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0F42D14C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B331E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1B331E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5B25467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610BE">
        <w:rPr>
          <w:rFonts w:ascii="Corbel" w:hAnsi="Corbel"/>
          <w:i/>
          <w:smallCaps/>
          <w:sz w:val="24"/>
          <w:szCs w:val="24"/>
        </w:rPr>
        <w:t>202</w:t>
      </w:r>
      <w:r w:rsidR="00967B30">
        <w:rPr>
          <w:rFonts w:ascii="Corbel" w:hAnsi="Corbel"/>
          <w:i/>
          <w:smallCaps/>
          <w:sz w:val="24"/>
          <w:szCs w:val="24"/>
        </w:rPr>
        <w:t>3</w:t>
      </w:r>
      <w:r w:rsidR="003610BE">
        <w:rPr>
          <w:rFonts w:ascii="Corbel" w:hAnsi="Corbel"/>
          <w:i/>
          <w:smallCaps/>
          <w:sz w:val="24"/>
          <w:szCs w:val="24"/>
        </w:rPr>
        <w:t>-202</w:t>
      </w:r>
      <w:r w:rsidR="00967B30">
        <w:rPr>
          <w:rFonts w:ascii="Corbel" w:hAnsi="Corbel"/>
          <w:i/>
          <w:smallCaps/>
          <w:sz w:val="24"/>
          <w:szCs w:val="24"/>
        </w:rPr>
        <w:t>8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740FCDA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83330">
        <w:rPr>
          <w:rFonts w:ascii="Corbel" w:hAnsi="Corbel"/>
          <w:sz w:val="20"/>
          <w:szCs w:val="20"/>
        </w:rPr>
        <w:t>202</w:t>
      </w:r>
      <w:r w:rsidR="00967B30">
        <w:rPr>
          <w:rFonts w:ascii="Corbel" w:hAnsi="Corbel"/>
          <w:sz w:val="20"/>
          <w:szCs w:val="20"/>
        </w:rPr>
        <w:t>4</w:t>
      </w:r>
      <w:r w:rsidR="00E83330">
        <w:rPr>
          <w:rFonts w:ascii="Corbel" w:hAnsi="Corbel"/>
          <w:sz w:val="20"/>
          <w:szCs w:val="20"/>
        </w:rPr>
        <w:t>/</w:t>
      </w:r>
      <w:r w:rsidR="00967B30">
        <w:rPr>
          <w:rFonts w:ascii="Corbel" w:hAnsi="Corbel"/>
          <w:sz w:val="20"/>
          <w:szCs w:val="20"/>
        </w:rPr>
        <w:t>20</w:t>
      </w:r>
      <w:r w:rsidR="00E83330">
        <w:rPr>
          <w:rFonts w:ascii="Corbel" w:hAnsi="Corbel"/>
          <w:sz w:val="20"/>
          <w:szCs w:val="20"/>
        </w:rPr>
        <w:t>2</w:t>
      </w:r>
      <w:r w:rsidR="00967B30">
        <w:rPr>
          <w:rFonts w:ascii="Corbel" w:hAnsi="Corbel"/>
          <w:sz w:val="20"/>
          <w:szCs w:val="20"/>
        </w:rPr>
        <w:t>5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9C54AE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73FDF45B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5B99BF36" w:rsidR="0085747A" w:rsidRPr="009C54AE" w:rsidRDefault="00C423A6" w:rsidP="00C42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062A620B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E57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sem. </w:t>
            </w:r>
            <w:r w:rsidR="00F8516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413A85B7" w:rsidR="0085747A" w:rsidRPr="009C54AE" w:rsidRDefault="00494E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63FFC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E1E324C" w:rsidR="00923D7D" w:rsidRPr="009C54AE" w:rsidRDefault="00F851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7E37AF0D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78912FDB" w:rsidR="00015B8F" w:rsidRPr="009C54AE" w:rsidRDefault="00F851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9C54AE" w:rsidRDefault="001C7F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30F2B1FE" w:rsidR="00015B8F" w:rsidRPr="009C54AE" w:rsidRDefault="004E57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480F5A51" w:rsidR="00015B8F" w:rsidRPr="009C54AE" w:rsidRDefault="005D16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9C54AE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9C54F" w14:textId="44357939" w:rsidR="009C54AE" w:rsidRPr="00AD476A" w:rsidRDefault="00E22FBC" w:rsidP="00E3576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5E5735" w:rsidRPr="00AD476A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0B8659B9" w:rsidR="0085747A" w:rsidRPr="009C54AE" w:rsidRDefault="005E573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</w:t>
            </w:r>
            <w:r w:rsidR="004E57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umiejętności matematyczne oraz oprogramowania komputerowego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9C54AE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A42AF1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605B81EF" w:rsidR="00CC6C55" w:rsidRPr="00B72B24" w:rsidRDefault="00CC6C55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72B24">
              <w:rPr>
                <w:rFonts w:ascii="Corbel" w:hAnsi="Corbel"/>
                <w:sz w:val="24"/>
                <w:szCs w:val="24"/>
              </w:rPr>
              <w:t>prawn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>e posług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się warsztatem pojęciowym </w:t>
            </w:r>
            <w:r w:rsidR="00D130FD">
              <w:rPr>
                <w:rFonts w:ascii="Corbel" w:hAnsi="Corbel"/>
                <w:sz w:val="24"/>
                <w:szCs w:val="24"/>
              </w:rPr>
              <w:t>z zakresu informatyki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oraz rozumie związk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między różnymi </w:t>
            </w:r>
            <w:r w:rsidR="00D130FD">
              <w:rPr>
                <w:rFonts w:ascii="Corbel" w:hAnsi="Corbel"/>
                <w:sz w:val="24"/>
                <w:szCs w:val="24"/>
              </w:rPr>
              <w:t xml:space="preserve">zagadnieniami z zakresu matematyki i informatyki </w:t>
            </w:r>
            <w:r w:rsidRPr="00B72B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A42AF1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B72B24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B72B24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</w:t>
            </w:r>
            <w:r w:rsidR="00D130FD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B72B2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A42AF1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B72B24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B72B24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6C55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CC6C55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CC6C5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1F0FE8">
        <w:tc>
          <w:tcPr>
            <w:tcW w:w="1447" w:type="dxa"/>
          </w:tcPr>
          <w:p w14:paraId="13920CB0" w14:textId="77777777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5F77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1F0FE8">
        <w:tc>
          <w:tcPr>
            <w:tcW w:w="1447" w:type="dxa"/>
          </w:tcPr>
          <w:p w14:paraId="61813C10" w14:textId="395A0DF6" w:rsidR="0085747A" w:rsidRPr="005F7786" w:rsidRDefault="007D2AD8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5F7786" w:rsidRDefault="005F7786" w:rsidP="0016050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zna i rozumie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modelowania rzeczywistych sytuacji i reprezentowania danych,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gromadzenia danych i ich przetwarzania;</w:t>
            </w:r>
          </w:p>
          <w:p w14:paraId="1CEC6777" w14:textId="18A38389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poda i wyjaśni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160501" w:rsidRDefault="00160501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organizacji i funkcjonowania urządzeń elektronicznych, komputerów i sieci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komputerowej oraz ich wykorzystania;</w:t>
            </w:r>
          </w:p>
          <w:p w14:paraId="5514A2F2" w14:textId="125CF000" w:rsidR="00160501" w:rsidRPr="00160501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społeczne aspekty informatyki i jej zastosowań, wpływu informatyki na rozwój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społeczeństwa oraz zagrożenia w świecie wirtualnym;</w:t>
            </w:r>
          </w:p>
          <w:p w14:paraId="35EA18B1" w14:textId="0931CD59" w:rsidR="00D30455" w:rsidRPr="005F7786" w:rsidRDefault="008D3B6D" w:rsidP="0016050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opisze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uwarunkowania zawodowego rozwoju z wykorzystaniem technologii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informacyjno-komunikacyjnej i informatyki oraz komputerowe programy</w:t>
            </w:r>
            <w:r w:rsid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160501" w:rsidRPr="00160501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edukacyjne przeznaczone dla najmłodszych uczniów.</w:t>
            </w:r>
          </w:p>
        </w:tc>
        <w:tc>
          <w:tcPr>
            <w:tcW w:w="1695" w:type="dxa"/>
          </w:tcPr>
          <w:p w14:paraId="404D47FB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CF4E3C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F93CC5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9D3DD7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5A26B7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8C0A81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7BD068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F6DB94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2A6A5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CFAE62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4E57FA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5F7786" w:rsidRDefault="0085747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1F0FE8">
        <w:tc>
          <w:tcPr>
            <w:tcW w:w="1447" w:type="dxa"/>
          </w:tcPr>
          <w:p w14:paraId="695D7137" w14:textId="77777777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5F7786" w:rsidRDefault="00632AA1" w:rsidP="005F7786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4E57FA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potrafi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5F7786" w:rsidRDefault="00D130FD" w:rsidP="00D130FD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3945B9E9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4E57FA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5F7786" w:rsidRDefault="0085747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1F0FE8">
        <w:tc>
          <w:tcPr>
            <w:tcW w:w="1447" w:type="dxa"/>
          </w:tcPr>
          <w:p w14:paraId="5168D262" w14:textId="77F9FCAD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5F7786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42F9F969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4E57FA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5F7786" w:rsidRDefault="008A36FE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1F0FE8">
        <w:tc>
          <w:tcPr>
            <w:tcW w:w="1447" w:type="dxa"/>
          </w:tcPr>
          <w:p w14:paraId="42B8B470" w14:textId="7FD64316" w:rsidR="008A36FE" w:rsidRPr="005F7786" w:rsidRDefault="008A36FE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A5479F9" w:rsidR="00632AA1" w:rsidRPr="00C423A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C423A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0D7783AB" w:rsidR="003343D3" w:rsidRPr="00C423A6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C423A6">
              <w:rPr>
                <w:rFonts w:asciiTheme="minorHAnsi" w:hAnsiTheme="minorHAnsi" w:cstheme="minorHAnsi"/>
                <w:sz w:val="24"/>
                <w:szCs w:val="24"/>
              </w:rPr>
              <w:t>wykorzystać standardowe oprogramowanie użytkowe komputera adekwatnie do celów wychowani i kształcenia uczniów;</w:t>
            </w:r>
          </w:p>
        </w:tc>
        <w:tc>
          <w:tcPr>
            <w:tcW w:w="1695" w:type="dxa"/>
          </w:tcPr>
          <w:p w14:paraId="0AE1FBDA" w14:textId="77777777" w:rsidR="00F85161" w:rsidRPr="00C423A6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C423A6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23A6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C423A6" w:rsidRDefault="008A36FE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1F0FE8">
        <w:tc>
          <w:tcPr>
            <w:tcW w:w="1447" w:type="dxa"/>
          </w:tcPr>
          <w:p w14:paraId="1D840B19" w14:textId="7FBC59AF" w:rsidR="0085747A" w:rsidRPr="005F7786" w:rsidRDefault="0085747A" w:rsidP="005F77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5F7786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D130FD" w:rsidRDefault="00D130FD" w:rsidP="004E57F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  <w:r w:rsidRPr="00D130F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ocenić walory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użytkowe komputerowego programu edukacyjnego;</w:t>
            </w:r>
            <w:r w:rsidR="002A6858">
              <w:rPr>
                <w:rFonts w:asciiTheme="minorHAnsi" w:hAnsiTheme="minorHAnsi" w:cstheme="minorHAns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4E57FA" w:rsidRDefault="004E57F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PPiW.U07</w:t>
            </w:r>
          </w:p>
          <w:p w14:paraId="3F37E818" w14:textId="1F6562A9" w:rsidR="0085747A" w:rsidRPr="005F7786" w:rsidRDefault="0085747A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7D3E7EF1" w14:textId="77777777" w:rsidTr="001F0FE8">
        <w:tc>
          <w:tcPr>
            <w:tcW w:w="1447" w:type="dxa"/>
          </w:tcPr>
          <w:p w14:paraId="385080B1" w14:textId="3EF06A27" w:rsidR="009410F9" w:rsidRPr="005F7786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378" w:type="dxa"/>
          </w:tcPr>
          <w:p w14:paraId="2F448DD1" w14:textId="075D30FB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E166D4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1A879158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3B25DBAC" w14:textId="77777777" w:rsidTr="001F0FE8">
        <w:tc>
          <w:tcPr>
            <w:tcW w:w="1447" w:type="dxa"/>
          </w:tcPr>
          <w:p w14:paraId="1CA1AE79" w14:textId="7B85DCB5" w:rsidR="009410F9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E166D4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5DDFAAD1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A90990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2FBC8E52" w14:textId="77777777" w:rsidTr="001F0FE8">
        <w:tc>
          <w:tcPr>
            <w:tcW w:w="1447" w:type="dxa"/>
          </w:tcPr>
          <w:p w14:paraId="27185336" w14:textId="4EEBA1DC" w:rsidR="009410F9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5F7786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E166D4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E166D4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E166D4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E166D4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37E0B9E5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486533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4E57FA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5F7786" w14:paraId="4F7C7EC1" w14:textId="77777777" w:rsidTr="001F0FE8">
        <w:tc>
          <w:tcPr>
            <w:tcW w:w="1447" w:type="dxa"/>
          </w:tcPr>
          <w:p w14:paraId="7D6B9695" w14:textId="023C4D0B" w:rsidR="009410F9" w:rsidRPr="005F7786" w:rsidRDefault="009410F9" w:rsidP="00941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5F7786" w:rsidRDefault="009410F9" w:rsidP="00E166D4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5F7786" w:rsidRDefault="002A6858" w:rsidP="00E166D4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321D7E">
              <w:rPr>
                <w:rFonts w:ascii="Corbel" w:hAnsi="Corbel"/>
                <w:b w:val="0"/>
                <w:smallCaps w:val="0"/>
                <w:szCs w:val="24"/>
              </w:rPr>
              <w:t>ormowania właściwych zachowań i postaw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4B5F3BA7" w14:textId="77777777" w:rsidR="00F85161" w:rsidRDefault="00F85161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5F7786" w:rsidRDefault="009410F9" w:rsidP="00F851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57FA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255" w:rsidRPr="009C54AE" w14:paraId="4C2EAB71" w14:textId="77777777" w:rsidTr="00CB0255">
        <w:tc>
          <w:tcPr>
            <w:tcW w:w="9520" w:type="dxa"/>
          </w:tcPr>
          <w:p w14:paraId="78255B5B" w14:textId="59F6FF4B" w:rsidR="00CB0255" w:rsidRPr="00316D48" w:rsidRDefault="00316D48" w:rsidP="00316D48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</w:t>
            </w:r>
            <w:r w:rsidR="00F82B08"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odstawowe pojęcia i zasady informatyki z zakresu, w jakim ma ona zastosowanie w pracy z uczniami</w:t>
            </w: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klas I-III.</w:t>
            </w:r>
          </w:p>
        </w:tc>
      </w:tr>
      <w:tr w:rsidR="00555A9C" w:rsidRPr="009C54AE" w14:paraId="4775EC08" w14:textId="77777777" w:rsidTr="00CB0255">
        <w:tc>
          <w:tcPr>
            <w:tcW w:w="9520" w:type="dxa"/>
          </w:tcPr>
          <w:p w14:paraId="6B3410D0" w14:textId="749D2E1A" w:rsidR="00555A9C" w:rsidRPr="00316D48" w:rsidRDefault="00555A9C" w:rsidP="00316D48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organizacji i funkcjonowania urządzeń elektronicznych, komputerów i sieci komputerowej oraz ich wykorzystania.</w:t>
            </w:r>
          </w:p>
        </w:tc>
      </w:tr>
      <w:tr w:rsidR="00555A9C" w:rsidRPr="009C54AE" w14:paraId="0792AFCB" w14:textId="77777777" w:rsidTr="00CB0255">
        <w:tc>
          <w:tcPr>
            <w:tcW w:w="9520" w:type="dxa"/>
          </w:tcPr>
          <w:p w14:paraId="7051A779" w14:textId="37559B7D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projektowania algorytmów oraz ich realizacji przy użyciu komputera.</w:t>
            </w:r>
          </w:p>
        </w:tc>
      </w:tr>
      <w:tr w:rsidR="00555A9C" w:rsidRPr="009C54AE" w14:paraId="3C0F566E" w14:textId="77777777" w:rsidTr="00CB0255">
        <w:tc>
          <w:tcPr>
            <w:tcW w:w="9520" w:type="dxa"/>
          </w:tcPr>
          <w:p w14:paraId="3573F1C8" w14:textId="286C7652" w:rsidR="00555A9C" w:rsidRPr="00A82EB4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/>
                <w:b w:val="0"/>
                <w:szCs w:val="24"/>
              </w:rPr>
            </w:pPr>
            <w:r w:rsidRPr="00A82EB4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modelowania rzeczywistych sytuacji i reprezentowania algorytmicznego.</w:t>
            </w:r>
          </w:p>
        </w:tc>
      </w:tr>
      <w:tr w:rsidR="00555A9C" w:rsidRPr="009C54AE" w14:paraId="72E03DD1" w14:textId="77777777" w:rsidTr="00CB0255">
        <w:tc>
          <w:tcPr>
            <w:tcW w:w="9520" w:type="dxa"/>
          </w:tcPr>
          <w:p w14:paraId="33738C75" w14:textId="654BBCFC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Dane, sposoby gromadzenia danych i ich metody ich przetwarzania.</w:t>
            </w:r>
          </w:p>
        </w:tc>
      </w:tr>
      <w:tr w:rsidR="00555A9C" w:rsidRPr="009C54AE" w14:paraId="6BCA6D6F" w14:textId="77777777" w:rsidTr="00CB0255">
        <w:tc>
          <w:tcPr>
            <w:tcW w:w="9520" w:type="dxa"/>
          </w:tcPr>
          <w:p w14:paraId="43DC0C23" w14:textId="18361F1C" w:rsidR="00555A9C" w:rsidRPr="00316D48" w:rsidRDefault="00555A9C" w:rsidP="00555A9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316D4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wirtualnym.</w:t>
            </w:r>
          </w:p>
        </w:tc>
      </w:tr>
      <w:tr w:rsidR="00555A9C" w:rsidRPr="009C54AE" w14:paraId="24001261" w14:textId="77777777" w:rsidTr="00CB0255">
        <w:tc>
          <w:tcPr>
            <w:tcW w:w="9520" w:type="dxa"/>
          </w:tcPr>
          <w:p w14:paraId="1AF0D3F5" w14:textId="13F3F61F" w:rsidR="00555A9C" w:rsidRPr="00316D48" w:rsidRDefault="00555A9C" w:rsidP="00555A9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Uwarunkowania zawodowego rozwoju z wykorzystaniem technologii</w:t>
            </w:r>
            <w:r w:rsidRPr="00316D48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 xml:space="preserve"> </w:t>
            </w: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informacyjno-komunikacyjnej i informatyki oraz komputerowe programy</w:t>
            </w:r>
            <w:r w:rsidRPr="00316D48">
              <w:rPr>
                <w:rFonts w:asciiTheme="minorHAnsi" w:hAnsiTheme="minorHAnsi" w:cstheme="minorHAnsi"/>
                <w:b/>
                <w:smallCaps/>
                <w:sz w:val="24"/>
                <w:szCs w:val="24"/>
              </w:rPr>
              <w:t xml:space="preserve"> </w:t>
            </w:r>
            <w:r w:rsidRPr="00316D48">
              <w:rPr>
                <w:rFonts w:asciiTheme="minorHAnsi" w:hAnsiTheme="minorHAnsi" w:cstheme="minorHAnsi"/>
                <w:sz w:val="24"/>
                <w:szCs w:val="24"/>
              </w:rPr>
              <w:t>edukacyjne przeznaczone dla najmłodszych uczniów.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75E66943" w:rsidR="005F202C" w:rsidRPr="009C54AE" w:rsidRDefault="00D12F91" w:rsidP="00D12F9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Podłączanie urządzeń wyjścia-wyjścia do komputera, konfiguracja zestawu komputerowego.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2ED17BA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i uruchomienie na komputerze prostego algorytmu.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CB3F1A4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prostej, funkcjonalnej bazy danych.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46024CC1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dokumentu tekstowego przy użyciu standardowego oprogramowania komputerowego.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3CFCFC26" w:rsidR="005F202C" w:rsidRPr="009C54AE" w:rsidRDefault="00555A9C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Możliwości realizacji ćwiczeń matematycznych przy wykorzystaniu arkusza kalkulacyjnego.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384BDFCB" w:rsidR="005F202C" w:rsidRPr="009C54AE" w:rsidRDefault="00D12F91" w:rsidP="00D12F9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walorów użytkowych komputerowego programu edukacyjnego z  wykorzystaniem tablicy interaktywnej.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6ACAC88D" w:rsidR="005F202C" w:rsidRPr="009C54AE" w:rsidRDefault="00D12F91" w:rsidP="005F202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Zorganizowanie bezpiecznego środowiska pracy z komputerem.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77777777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C7307A4" w:rsidR="00301EBC" w:rsidRPr="00A42AF1" w:rsidRDefault="00301EBC" w:rsidP="00301EBC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 xml:space="preserve">B. Ćwiczenia audytoryjne: </w:t>
      </w:r>
      <w:r w:rsidR="00E166D4">
        <w:rPr>
          <w:rFonts w:ascii="Corbel" w:hAnsi="Corbel"/>
        </w:rPr>
        <w:t>praca przy komputerze (z programami edukacyjnymi)</w:t>
      </w:r>
      <w:r w:rsidRPr="00A42AF1">
        <w:rPr>
          <w:rFonts w:ascii="Corbel" w:hAnsi="Corbel"/>
        </w:rPr>
        <w:t xml:space="preserve">, praca </w:t>
      </w:r>
      <w:r w:rsidR="00A82EB4">
        <w:rPr>
          <w:rFonts w:ascii="Corbel" w:hAnsi="Corbel"/>
        </w:rPr>
        <w:t xml:space="preserve">indywidulana i </w:t>
      </w:r>
      <w:r w:rsidRPr="00A42AF1">
        <w:rPr>
          <w:rFonts w:ascii="Corbel" w:hAnsi="Corbel"/>
        </w:rPr>
        <w:t>w grupach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78669950" w:rsidR="0029728B" w:rsidRPr="004E2697" w:rsidRDefault="00E166D4" w:rsidP="0029728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36896533" w14:textId="13148036" w:rsidR="0029728B" w:rsidRPr="004E2697" w:rsidRDefault="0029728B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03A2" w:rsidRPr="004E2697" w14:paraId="106C9F54" w14:textId="77777777" w:rsidTr="0029728B">
        <w:tc>
          <w:tcPr>
            <w:tcW w:w="1962" w:type="dxa"/>
          </w:tcPr>
          <w:p w14:paraId="17814888" w14:textId="77777777" w:rsidR="007003A2" w:rsidRPr="004E2697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43FF4370" w:rsidR="007003A2" w:rsidRPr="007003A2" w:rsidRDefault="007003A2" w:rsidP="007003A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7003A2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7FFC62F0" w14:textId="2E8610B8" w:rsidR="007003A2" w:rsidRP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03A2" w:rsidRPr="004E2697" w14:paraId="491756FE" w14:textId="77777777" w:rsidTr="0029728B">
        <w:tc>
          <w:tcPr>
            <w:tcW w:w="1962" w:type="dxa"/>
          </w:tcPr>
          <w:p w14:paraId="2EC7F25F" w14:textId="2C20F078" w:rsidR="007003A2" w:rsidRPr="004E2697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66C63BB7" w:rsidR="007003A2" w:rsidRPr="007003A2" w:rsidRDefault="007003A2" w:rsidP="007003A2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003A2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04EFC9D8" w:rsidR="007003A2" w:rsidRP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03A2" w:rsidRPr="009C54AE" w14:paraId="5490C3D9" w14:textId="77777777" w:rsidTr="0029728B">
        <w:tc>
          <w:tcPr>
            <w:tcW w:w="1962" w:type="dxa"/>
          </w:tcPr>
          <w:p w14:paraId="0CF28000" w14:textId="0943A985" w:rsidR="007003A2" w:rsidRPr="009C54AE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06FCF367" w:rsidR="007003A2" w:rsidRP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2CD6AC73" w:rsidR="007003A2" w:rsidRP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03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29728B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03A2" w:rsidRPr="009C54AE" w14:paraId="79AC59A8" w14:textId="77777777" w:rsidTr="0029728B">
        <w:tc>
          <w:tcPr>
            <w:tcW w:w="1962" w:type="dxa"/>
          </w:tcPr>
          <w:p w14:paraId="2BCAFD1E" w14:textId="05B17FA7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04701B9D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60E9D11" w14:textId="5BE00B62" w:rsid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03A2" w:rsidRPr="009C54AE" w14:paraId="1A96A70D" w14:textId="77777777" w:rsidTr="0029728B">
        <w:tc>
          <w:tcPr>
            <w:tcW w:w="1962" w:type="dxa"/>
          </w:tcPr>
          <w:p w14:paraId="08413F0D" w14:textId="74B6B16E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3D219507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9728B">
              <w:rPr>
                <w:rFonts w:asciiTheme="minorHAnsi" w:hAnsiTheme="minorHAnsi" w:cstheme="minorHAnsi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6072155" w14:textId="4C5F12FF" w:rsid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03A2" w:rsidRPr="009C54AE" w14:paraId="7826AA30" w14:textId="77777777" w:rsidTr="0029728B">
        <w:tc>
          <w:tcPr>
            <w:tcW w:w="1962" w:type="dxa"/>
          </w:tcPr>
          <w:p w14:paraId="578EEC09" w14:textId="6D149D31" w:rsidR="007003A2" w:rsidRDefault="007003A2" w:rsidP="007003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7668983A" w:rsidR="007003A2" w:rsidRDefault="007003A2" w:rsidP="007003A2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63A626AD" w14:textId="25A4CFE0" w:rsidR="007003A2" w:rsidRDefault="007003A2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62F10DC3" w:rsidR="0029728B" w:rsidRPr="009C54AE" w:rsidRDefault="0029728B" w:rsidP="00C423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</w:t>
            </w:r>
            <w:r w:rsidR="00C423A6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41" w:type="dxa"/>
          </w:tcPr>
          <w:p w14:paraId="27AC49B2" w14:textId="117277F3" w:rsidR="0029728B" w:rsidRPr="009C54AE" w:rsidRDefault="00944601" w:rsidP="0029728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</w:t>
            </w:r>
            <w:r w:rsidR="00885118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49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7A7D6E47" w14:textId="1165CEA8" w:rsidR="00944601" w:rsidRDefault="00944601" w:rsidP="00944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przygotowanie pracy zaliczeniowej prezentującej metodykę realizacji wybranych zagadnień z informatyki</w:t>
            </w:r>
          </w:p>
          <w:p w14:paraId="5942C489" w14:textId="0C24CA9C" w:rsidR="0085747A" w:rsidRPr="00FE6A32" w:rsidRDefault="00944601" w:rsidP="00944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opracowanie projektów zadań informatycznych do każdego tematu.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5F6DF248" w:rsidR="0085747A" w:rsidRPr="009C54AE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05C1FF6C" w14:textId="19F3988F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7072C0" w14:textId="0058F33A" w:rsidR="00C61DC5" w:rsidRPr="009C54AE" w:rsidRDefault="00F07EB7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021A854" w14:textId="77777777" w:rsidR="00363FFC" w:rsidRDefault="00363FFC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45C1D795" w:rsidR="00C61DC5" w:rsidRPr="009C54AE" w:rsidRDefault="00F07EB7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9C54AE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9C54AE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67DF81D3" w14:textId="77777777" w:rsidTr="00C75040">
        <w:trPr>
          <w:trHeight w:val="397"/>
        </w:trPr>
        <w:tc>
          <w:tcPr>
            <w:tcW w:w="9497" w:type="dxa"/>
          </w:tcPr>
          <w:p w14:paraId="1524A579" w14:textId="77777777" w:rsidR="0085747A" w:rsidRPr="0031663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663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63955C" w14:textId="33E97E25" w:rsidR="00316639" w:rsidRPr="00494E55" w:rsidRDefault="00316639" w:rsidP="00494E55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Blockly, strona poświęcona programowaniu w języku Blockly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https:// blockly-games.appspot.com/ [dostęp: 1.10.2019].</w:t>
            </w:r>
          </w:p>
          <w:p w14:paraId="1F65DA38" w14:textId="2ACFF87A" w:rsidR="00316639" w:rsidRPr="00494E55" w:rsidRDefault="00316639" w:rsidP="00494E55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http://www.godzinakodowania.pl [dostęp: 1.10.2019].</w:t>
            </w:r>
          </w:p>
          <w:p w14:paraId="21714A1F" w14:textId="38F55112" w:rsidR="00316639" w:rsidRPr="00494E55" w:rsidRDefault="00316639" w:rsidP="00494E55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Hacker Rank, ranking umiejętności programistów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3C2CB5B2" w:rsidR="001C7085" w:rsidRPr="00494E55" w:rsidRDefault="00316639" w:rsidP="00494E55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Konkurs Informatyczny Bóbr</w:t>
            </w:r>
            <w:r w:rsidRPr="00494E55">
              <w:rPr>
                <w:rFonts w:ascii="Corbel" w:hAnsi="Corbel"/>
                <w:sz w:val="24"/>
                <w:szCs w:val="24"/>
              </w:rPr>
              <w:t>, WMiI, Learnetic, dostępny online: http://bobr.gimakad. torun.pl [dostęp: 1.10.2019].</w:t>
            </w:r>
          </w:p>
        </w:tc>
      </w:tr>
      <w:tr w:rsidR="0085747A" w:rsidRPr="009C54AE" w14:paraId="6981F2E0" w14:textId="77777777" w:rsidTr="00C75040">
        <w:trPr>
          <w:trHeight w:val="397"/>
        </w:trPr>
        <w:tc>
          <w:tcPr>
            <w:tcW w:w="9497" w:type="dxa"/>
          </w:tcPr>
          <w:p w14:paraId="3E79762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A794DF" w14:textId="77777777" w:rsidR="00033045" w:rsidRPr="00494E55" w:rsidRDefault="00033045" w:rsidP="00494E55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https://programowanie.men.gov.pl/ [dostęp: 1.10.2019].</w:t>
            </w:r>
          </w:p>
          <w:p w14:paraId="16072986" w14:textId="77777777" w:rsidR="00033045" w:rsidRPr="00494E55" w:rsidRDefault="00033045" w:rsidP="00494E55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[1.10.2019].</w:t>
            </w:r>
          </w:p>
          <w:p w14:paraId="30F9F5AD" w14:textId="4D399D2E" w:rsidR="00033045" w:rsidRPr="00033045" w:rsidRDefault="00033045" w:rsidP="00494E55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Python, strona polskiej grupy Python, dostępna online: https://pl.python.org/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052C020" w14:textId="5C6007EA" w:rsidR="00033045" w:rsidRPr="00033045" w:rsidRDefault="00033045" w:rsidP="00494E55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Scratch, strona poświęcona językowi programowania Scratch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0487E9D9" w:rsidR="00033045" w:rsidRPr="001C7085" w:rsidRDefault="00033045" w:rsidP="00494E55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045">
              <w:rPr>
                <w:rFonts w:ascii="Corbel" w:hAnsi="Corbel"/>
                <w:b w:val="0"/>
                <w:i/>
                <w:smallCaps w:val="0"/>
                <w:szCs w:val="24"/>
              </w:rPr>
              <w:t>Środowisko Code Blocks dla języka programowania C/C++,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00033045">
              <w:rPr>
                <w:rFonts w:ascii="Corbel" w:hAnsi="Corbel"/>
                <w:b w:val="0"/>
                <w:szCs w:val="24"/>
              </w:rPr>
              <w:t>1.10.2019</w:t>
            </w:r>
            <w:r w:rsidRPr="00033045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A38D0" w14:textId="77777777" w:rsidR="00392977" w:rsidRDefault="00392977" w:rsidP="00C16ABF">
      <w:pPr>
        <w:spacing w:after="0" w:line="240" w:lineRule="auto"/>
      </w:pPr>
      <w:r>
        <w:separator/>
      </w:r>
    </w:p>
  </w:endnote>
  <w:endnote w:type="continuationSeparator" w:id="0">
    <w:p w14:paraId="5B4325F7" w14:textId="77777777" w:rsidR="00392977" w:rsidRDefault="003929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B4D98" w14:textId="77777777" w:rsidR="00392977" w:rsidRDefault="00392977" w:rsidP="00C16ABF">
      <w:pPr>
        <w:spacing w:after="0" w:line="240" w:lineRule="auto"/>
      </w:pPr>
      <w:r>
        <w:separator/>
      </w:r>
    </w:p>
  </w:footnote>
  <w:footnote w:type="continuationSeparator" w:id="0">
    <w:p w14:paraId="4AB9522F" w14:textId="77777777" w:rsidR="00392977" w:rsidRDefault="00392977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2047023173">
    <w:abstractNumId w:val="1"/>
  </w:num>
  <w:num w:numId="2" w16cid:durableId="704983329">
    <w:abstractNumId w:val="5"/>
  </w:num>
  <w:num w:numId="3" w16cid:durableId="1831022322">
    <w:abstractNumId w:val="6"/>
  </w:num>
  <w:num w:numId="4" w16cid:durableId="409471484">
    <w:abstractNumId w:val="0"/>
  </w:num>
  <w:num w:numId="5" w16cid:durableId="532764214">
    <w:abstractNumId w:val="8"/>
  </w:num>
  <w:num w:numId="6" w16cid:durableId="727994837">
    <w:abstractNumId w:val="3"/>
  </w:num>
  <w:num w:numId="7" w16cid:durableId="1230844922">
    <w:abstractNumId w:val="4"/>
  </w:num>
  <w:num w:numId="8" w16cid:durableId="878128636">
    <w:abstractNumId w:val="2"/>
  </w:num>
  <w:num w:numId="9" w16cid:durableId="1066685056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702EE"/>
    <w:rsid w:val="00070ED6"/>
    <w:rsid w:val="000742DC"/>
    <w:rsid w:val="00082F8A"/>
    <w:rsid w:val="00084C12"/>
    <w:rsid w:val="00090EBF"/>
    <w:rsid w:val="0009462C"/>
    <w:rsid w:val="00094B12"/>
    <w:rsid w:val="00096C46"/>
    <w:rsid w:val="000A296F"/>
    <w:rsid w:val="000A2A28"/>
    <w:rsid w:val="000B192D"/>
    <w:rsid w:val="000B28EE"/>
    <w:rsid w:val="000B3E37"/>
    <w:rsid w:val="000C1F2B"/>
    <w:rsid w:val="000D04B0"/>
    <w:rsid w:val="000F108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B331E"/>
    <w:rsid w:val="001B7162"/>
    <w:rsid w:val="001C7085"/>
    <w:rsid w:val="001C7FBE"/>
    <w:rsid w:val="001D657B"/>
    <w:rsid w:val="001D7B54"/>
    <w:rsid w:val="001E0209"/>
    <w:rsid w:val="001F0FE8"/>
    <w:rsid w:val="001F2CA2"/>
    <w:rsid w:val="001F6CCF"/>
    <w:rsid w:val="002144C0"/>
    <w:rsid w:val="0022477D"/>
    <w:rsid w:val="002278A9"/>
    <w:rsid w:val="002336F9"/>
    <w:rsid w:val="00235BAE"/>
    <w:rsid w:val="0024028F"/>
    <w:rsid w:val="00244ABC"/>
    <w:rsid w:val="0026014E"/>
    <w:rsid w:val="0028179E"/>
    <w:rsid w:val="00281FF2"/>
    <w:rsid w:val="002857DE"/>
    <w:rsid w:val="00291567"/>
    <w:rsid w:val="0029728B"/>
    <w:rsid w:val="002A22BF"/>
    <w:rsid w:val="002A2389"/>
    <w:rsid w:val="002A2DD8"/>
    <w:rsid w:val="002A671D"/>
    <w:rsid w:val="002A6858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1147F"/>
    <w:rsid w:val="003151C5"/>
    <w:rsid w:val="00316639"/>
    <w:rsid w:val="00316D48"/>
    <w:rsid w:val="00321D7E"/>
    <w:rsid w:val="003269D9"/>
    <w:rsid w:val="003343CF"/>
    <w:rsid w:val="003343D3"/>
    <w:rsid w:val="00346FE9"/>
    <w:rsid w:val="0034759A"/>
    <w:rsid w:val="003503F6"/>
    <w:rsid w:val="003530DD"/>
    <w:rsid w:val="003610BE"/>
    <w:rsid w:val="00363F78"/>
    <w:rsid w:val="00363FFC"/>
    <w:rsid w:val="00392977"/>
    <w:rsid w:val="00392B92"/>
    <w:rsid w:val="003A0A5B"/>
    <w:rsid w:val="003A1176"/>
    <w:rsid w:val="003C0BAE"/>
    <w:rsid w:val="003C5E0A"/>
    <w:rsid w:val="003D18A9"/>
    <w:rsid w:val="003D6CE2"/>
    <w:rsid w:val="003E1941"/>
    <w:rsid w:val="003E2FE6"/>
    <w:rsid w:val="003E49D5"/>
    <w:rsid w:val="003F13F5"/>
    <w:rsid w:val="003F2964"/>
    <w:rsid w:val="003F38C0"/>
    <w:rsid w:val="00414E3C"/>
    <w:rsid w:val="0042244A"/>
    <w:rsid w:val="0042745A"/>
    <w:rsid w:val="00431D5C"/>
    <w:rsid w:val="004362C6"/>
    <w:rsid w:val="00437FA2"/>
    <w:rsid w:val="00445970"/>
    <w:rsid w:val="00451875"/>
    <w:rsid w:val="0045192C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E55"/>
    <w:rsid w:val="004968E2"/>
    <w:rsid w:val="004A3EEA"/>
    <w:rsid w:val="004A4D1F"/>
    <w:rsid w:val="004C59F1"/>
    <w:rsid w:val="004D5282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7C63"/>
    <w:rsid w:val="00526C94"/>
    <w:rsid w:val="005363C4"/>
    <w:rsid w:val="00536BDE"/>
    <w:rsid w:val="00543ACC"/>
    <w:rsid w:val="00555A9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D160C"/>
    <w:rsid w:val="005E5735"/>
    <w:rsid w:val="005E6E85"/>
    <w:rsid w:val="005F202C"/>
    <w:rsid w:val="005F31D2"/>
    <w:rsid w:val="005F71A1"/>
    <w:rsid w:val="005F7786"/>
    <w:rsid w:val="006048F7"/>
    <w:rsid w:val="0061029B"/>
    <w:rsid w:val="0061359F"/>
    <w:rsid w:val="006167E3"/>
    <w:rsid w:val="00617230"/>
    <w:rsid w:val="00621CE1"/>
    <w:rsid w:val="00627FC9"/>
    <w:rsid w:val="00632AA1"/>
    <w:rsid w:val="0064504A"/>
    <w:rsid w:val="00647FA8"/>
    <w:rsid w:val="00650C5F"/>
    <w:rsid w:val="00654934"/>
    <w:rsid w:val="006620D9"/>
    <w:rsid w:val="00671958"/>
    <w:rsid w:val="00675843"/>
    <w:rsid w:val="00696477"/>
    <w:rsid w:val="006D050F"/>
    <w:rsid w:val="006D1AFD"/>
    <w:rsid w:val="006D6139"/>
    <w:rsid w:val="006E5D65"/>
    <w:rsid w:val="006F1282"/>
    <w:rsid w:val="006F1FBC"/>
    <w:rsid w:val="006F31E2"/>
    <w:rsid w:val="007003A2"/>
    <w:rsid w:val="00704027"/>
    <w:rsid w:val="00706544"/>
    <w:rsid w:val="007072BA"/>
    <w:rsid w:val="0071620A"/>
    <w:rsid w:val="00717DCD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28A2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D3B6D"/>
    <w:rsid w:val="008D3DFB"/>
    <w:rsid w:val="008E64F4"/>
    <w:rsid w:val="008F12C9"/>
    <w:rsid w:val="008F6E29"/>
    <w:rsid w:val="00916188"/>
    <w:rsid w:val="00923D7D"/>
    <w:rsid w:val="00931E22"/>
    <w:rsid w:val="009410F9"/>
    <w:rsid w:val="00944601"/>
    <w:rsid w:val="00944815"/>
    <w:rsid w:val="009508DF"/>
    <w:rsid w:val="00950DAC"/>
    <w:rsid w:val="00954A07"/>
    <w:rsid w:val="00967B30"/>
    <w:rsid w:val="0098414E"/>
    <w:rsid w:val="00991D0D"/>
    <w:rsid w:val="00997F14"/>
    <w:rsid w:val="009A78D9"/>
    <w:rsid w:val="009B201D"/>
    <w:rsid w:val="009C1331"/>
    <w:rsid w:val="009C3E31"/>
    <w:rsid w:val="009C54AE"/>
    <w:rsid w:val="009C788E"/>
    <w:rsid w:val="009E3B41"/>
    <w:rsid w:val="009F3C5C"/>
    <w:rsid w:val="009F4610"/>
    <w:rsid w:val="00A00ECC"/>
    <w:rsid w:val="00A1270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C2715"/>
    <w:rsid w:val="00AD1146"/>
    <w:rsid w:val="00AD27D3"/>
    <w:rsid w:val="00AD476A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627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2DCE"/>
    <w:rsid w:val="00C36992"/>
    <w:rsid w:val="00C423A6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2F91"/>
    <w:rsid w:val="00D130FD"/>
    <w:rsid w:val="00D17C3C"/>
    <w:rsid w:val="00D26B2C"/>
    <w:rsid w:val="00D30455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A0026"/>
    <w:rsid w:val="00DA2114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35761"/>
    <w:rsid w:val="00E51E44"/>
    <w:rsid w:val="00E62031"/>
    <w:rsid w:val="00E63348"/>
    <w:rsid w:val="00E77E88"/>
    <w:rsid w:val="00E8107D"/>
    <w:rsid w:val="00E83330"/>
    <w:rsid w:val="00E960BB"/>
    <w:rsid w:val="00EA2074"/>
    <w:rsid w:val="00EA4829"/>
    <w:rsid w:val="00EA4832"/>
    <w:rsid w:val="00EA4E9D"/>
    <w:rsid w:val="00EA54CC"/>
    <w:rsid w:val="00EA7017"/>
    <w:rsid w:val="00EC4899"/>
    <w:rsid w:val="00ED03AB"/>
    <w:rsid w:val="00ED14F5"/>
    <w:rsid w:val="00ED2F4F"/>
    <w:rsid w:val="00ED32D2"/>
    <w:rsid w:val="00EE32DE"/>
    <w:rsid w:val="00EE5457"/>
    <w:rsid w:val="00F070AB"/>
    <w:rsid w:val="00F07EB7"/>
    <w:rsid w:val="00F10CC4"/>
    <w:rsid w:val="00F17567"/>
    <w:rsid w:val="00F27A7B"/>
    <w:rsid w:val="00F526AF"/>
    <w:rsid w:val="00F617C3"/>
    <w:rsid w:val="00F7066B"/>
    <w:rsid w:val="00F82932"/>
    <w:rsid w:val="00F82B08"/>
    <w:rsid w:val="00F83B28"/>
    <w:rsid w:val="00F85161"/>
    <w:rsid w:val="00F91EB2"/>
    <w:rsid w:val="00F97E31"/>
    <w:rsid w:val="00FA46E5"/>
    <w:rsid w:val="00FB7DBA"/>
    <w:rsid w:val="00FC1C25"/>
    <w:rsid w:val="00FC3F45"/>
    <w:rsid w:val="00FD38E3"/>
    <w:rsid w:val="00FD503F"/>
    <w:rsid w:val="00FD7589"/>
    <w:rsid w:val="00FE6A3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FD5F278-1D3D-49BD-93CE-0F29A665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1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1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1F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1F2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259F2B-8793-4C77-86E1-BF4ECA3A44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5324FB-7654-4BF2-A79A-7F11CCDF6F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F7520F-1F91-404F-8121-83D46B9B4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E942D9-3ABE-483A-A001-F93BE3AF3C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</TotalTime>
  <Pages>1</Pages>
  <Words>1261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18</cp:revision>
  <cp:lastPrinted>2020-11-09T07:45:00Z</cp:lastPrinted>
  <dcterms:created xsi:type="dcterms:W3CDTF">2020-11-09T07:41:00Z</dcterms:created>
  <dcterms:modified xsi:type="dcterms:W3CDTF">2026-03-10T10:14:00Z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